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36F30A99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B13B74">
        <w:rPr>
          <w:rFonts w:cs="Arial"/>
          <w:b/>
          <w:sz w:val="24"/>
          <w:szCs w:val="24"/>
        </w:rPr>
        <w:t>2</w:t>
      </w:r>
      <w:r>
        <w:rPr>
          <w:b/>
          <w:i/>
          <w:sz w:val="28"/>
        </w:rPr>
        <w:tab/>
      </w:r>
      <w:r w:rsidR="009B469F" w:rsidRPr="009B469F">
        <w:rPr>
          <w:b/>
          <w:i/>
          <w:sz w:val="28"/>
        </w:rPr>
        <w:t>R5-240953</w:t>
      </w:r>
    </w:p>
    <w:p w14:paraId="4BD5D325" w14:textId="36F5EF8E" w:rsidR="00E61721" w:rsidRPr="0022434D" w:rsidRDefault="00A74949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A74949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Pr="00A74949">
        <w:rPr>
          <w:b/>
          <w:noProof/>
          <w:sz w:val="24"/>
        </w:rPr>
        <w:t xml:space="preserve">26th </w:t>
      </w:r>
      <w:r>
        <w:rPr>
          <w:b/>
          <w:noProof/>
          <w:sz w:val="24"/>
        </w:rPr>
        <w:t xml:space="preserve">- </w:t>
      </w:r>
      <w:r w:rsidRPr="00A74949">
        <w:rPr>
          <w:b/>
          <w:noProof/>
          <w:sz w:val="24"/>
        </w:rPr>
        <w:t>March 1</w:t>
      </w:r>
      <w:r w:rsidRPr="00A7494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</w:t>
      </w:r>
      <w:r w:rsidRPr="00A74949">
        <w:rPr>
          <w:b/>
          <w:noProof/>
          <w:sz w:val="24"/>
        </w:rPr>
        <w:t xml:space="preserve">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39B1471" w:rsidR="00E61721" w:rsidRDefault="00855FB7" w:rsidP="009B469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61633" w:rsidRPr="00F61633">
              <w:t xml:space="preserve">PC2 </w:t>
            </w:r>
            <w:r w:rsidR="009B469F">
              <w:t>NRCA</w:t>
            </w:r>
            <w:r w:rsidR="00C80D1A">
              <w:t xml:space="preserve"> 2, 3, 4 bands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F4B0495" w:rsidR="00E61721" w:rsidRDefault="00263FC9" w:rsidP="00233CAA">
            <w:pPr>
              <w:pStyle w:val="CRCoverPage"/>
              <w:spacing w:after="0"/>
              <w:ind w:left="100"/>
            </w:pPr>
            <w:r>
              <w:t>02-15-2024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67584D3F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332D2F41" w:rsidR="00E61721" w:rsidRDefault="00BD3D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045E5D4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9CEB290" w:rsidR="00E61721" w:rsidRPr="00263FC9" w:rsidRDefault="00C80D1A" w:rsidP="00C80D1A">
            <w:pPr>
              <w:pStyle w:val="CRCoverPage"/>
              <w:spacing w:after="0"/>
              <w:rPr>
                <w:sz w:val="16"/>
                <w:szCs w:val="16"/>
              </w:rPr>
            </w:pPr>
            <w:r w:rsidRPr="00C80D1A">
              <w:rPr>
                <w:sz w:val="16"/>
                <w:szCs w:val="16"/>
              </w:rPr>
              <w:t>CA_n2A-n77C/-,CA_n5A-n77C/-,CA_n66A-n77C/-,CA_n2A-n77C/CA_n2A-n77A,CA_n5A-n77C/CA_n5A-n77A,CA_n66A-n77C/CA_n66A-n77A,CA_n48A-n77A/-,CA_n2A-n48A-n77A/-,CA_n5A-n48A-n77A/-,CA_n48A-n66A-n77A/-,CA_n2A-n48A-n77A/CA_n2A-n77A,CA_n5A-n48A-n77A/CA_n5A-n77A,CA_n48A-n66A-n77A/CA_n66A-n77A,CA_n2A-n5A-n48A-n77A/-,CA_n2A-n5A-n66A-n77A/-,CA_n2A-n5A-n66A-n77A/CA_n2A-n77A,CA_n2A-n5A-n66A-n77A/CA_n5A-n77A,CA_n2A-n5A-n66A-n77A/CA_n66A-n77A,CA_n2A-n48A-n66A-n77A/-,CA_n5A-n48A-n66A-n77A/-,CA_n2A-n5A-n48A-n77A BCS1/CA_n2A-n77A,CA_n2A-n5A-n48A-n77A BCS1/CA_n5A-n77A,CA_n2A-n5A-n48A-n77A BCS1/-,CA_n2A-n48A-n66A-n77A BCS1/-,CA_n2A-n48A-n66A-n77A BCS1/CA_n2A-n77A,CA_n2A-n48A-n66A-n77A BCS1/CA_n66A-n77A,CA_n5A-n48A-n66A-n77A BCS1/-,CA_n5A-n48A-n66A-n77A BCS1/CA_n5A-n77A,CA_n5A-n48A-n66A-n77A BCS1/CA_n66A-n77A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4AA18" w14:textId="77777777" w:rsidR="00CC74BE" w:rsidRDefault="00CC74BE">
      <w:pPr>
        <w:spacing w:after="0"/>
      </w:pPr>
      <w:r>
        <w:separator/>
      </w:r>
    </w:p>
  </w:endnote>
  <w:endnote w:type="continuationSeparator" w:id="0">
    <w:p w14:paraId="35E908CC" w14:textId="77777777" w:rsidR="00CC74BE" w:rsidRDefault="00CC74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3DC9B" w14:textId="77777777" w:rsidR="00CC74BE" w:rsidRDefault="00CC74BE">
      <w:pPr>
        <w:spacing w:after="0"/>
      </w:pPr>
      <w:r>
        <w:separator/>
      </w:r>
    </w:p>
  </w:footnote>
  <w:footnote w:type="continuationSeparator" w:id="0">
    <w:p w14:paraId="6E5987BA" w14:textId="77777777" w:rsidR="00CC74BE" w:rsidRDefault="00CC74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201A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6288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05101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45EAF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469F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4949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3B74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3D88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0D1A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4BE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16D4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1633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3C0044B-D02D-4C78-8633-95EF9FDA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2024-02-15T20:28:00Z</dcterms:created>
  <dcterms:modified xsi:type="dcterms:W3CDTF">2024-02-15T20:30:00Z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